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60" w:rsidRPr="001402A6" w:rsidRDefault="00706360" w:rsidP="00971F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85514D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«</w:t>
      </w:r>
      <w:r w:rsidRPr="001402A6">
        <w:rPr>
          <w:rFonts w:ascii="Times New Roman" w:hAnsi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</w:t>
      </w:r>
      <w:r>
        <w:rPr>
          <w:rFonts w:ascii="Times New Roman" w:hAnsi="Times New Roman"/>
          <w:b/>
          <w:sz w:val="28"/>
          <w:szCs w:val="28"/>
          <w:lang w:eastAsia="en-US"/>
        </w:rPr>
        <w:t>»</w:t>
      </w:r>
    </w:p>
    <w:p w:rsidR="00706360" w:rsidRPr="00971F24" w:rsidRDefault="00706360" w:rsidP="00971F24">
      <w:pPr>
        <w:pStyle w:val="Header"/>
        <w:tabs>
          <w:tab w:val="left" w:pos="465"/>
        </w:tabs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706360" w:rsidRPr="00971F24" w:rsidRDefault="00706360" w:rsidP="00971F2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71F24">
        <w:rPr>
          <w:rFonts w:ascii="Times New Roman" w:hAnsi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706360" w:rsidRPr="00971F24" w:rsidRDefault="00706360" w:rsidP="00971F2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06360" w:rsidRPr="00971F24" w:rsidRDefault="00706360" w:rsidP="00971F24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("Парламентская газета", N 204-205, 30.10.2001,"Российская газета", N 211-212, 30.10.2001)</w:t>
      </w:r>
      <w:r w:rsidRPr="00971F24">
        <w:rPr>
          <w:rFonts w:ascii="Times New Roman" w:eastAsia="Batang" w:hAnsi="Times New Roman" w:cs="Times New Roman"/>
          <w:sz w:val="28"/>
          <w:szCs w:val="28"/>
        </w:rPr>
        <w:t>;</w:t>
      </w:r>
    </w:p>
    <w:p w:rsidR="00706360" w:rsidRPr="00971F24" w:rsidRDefault="00706360" w:rsidP="00971F24">
      <w:pPr>
        <w:pStyle w:val="ConsPlusNormal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71F24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</w:p>
    <w:p w:rsidR="00706360" w:rsidRPr="00971F24" w:rsidRDefault="00706360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("Парламентская газета", N 204-205, 30.10.2001,"Российская газета", N 211-212, 30.10.2001);</w:t>
      </w:r>
    </w:p>
    <w:p w:rsidR="00706360" w:rsidRPr="00971F24" w:rsidRDefault="00706360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</w:t>
      </w:r>
    </w:p>
    <w:p w:rsidR="00706360" w:rsidRPr="00971F24" w:rsidRDefault="00706360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("Российская газета", N 202, 08.10.2003);</w:t>
      </w:r>
    </w:p>
    <w:p w:rsidR="00706360" w:rsidRPr="00971F24" w:rsidRDefault="00706360" w:rsidP="00971F24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1F24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706360" w:rsidRPr="00971F24" w:rsidRDefault="00706360" w:rsidP="00971F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1F24">
        <w:rPr>
          <w:rFonts w:ascii="Times New Roman" w:hAnsi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706360" w:rsidRPr="00971F24" w:rsidRDefault="00706360" w:rsidP="00971F24">
      <w:pPr>
        <w:pStyle w:val="ListParagraph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1F24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706360" w:rsidRPr="00971F24" w:rsidRDefault="00706360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в </w:t>
      </w:r>
    </w:p>
    <w:p w:rsidR="00706360" w:rsidRPr="00971F24" w:rsidRDefault="00706360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("Российская газета", N 142, 27.06.2014);</w:t>
      </w:r>
    </w:p>
    <w:p w:rsidR="00706360" w:rsidRPr="00971F24" w:rsidRDefault="00706360" w:rsidP="00971F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1F24">
        <w:rPr>
          <w:rFonts w:ascii="Times New Roman" w:hAnsi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706360" w:rsidRPr="00971F24" w:rsidRDefault="00706360" w:rsidP="00971F2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1F24">
        <w:rPr>
          <w:rFonts w:ascii="Times New Roman" w:hAnsi="Times New Roman"/>
          <w:sz w:val="28"/>
          <w:szCs w:val="28"/>
        </w:rPr>
        <w:tab/>
        <w:t xml:space="preserve"> приказ Минэкономразвития России от 12.01.2015 № 1«Об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706360" w:rsidRPr="00971F24" w:rsidRDefault="00706360" w:rsidP="00971F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1F24">
        <w:rPr>
          <w:rFonts w:ascii="Times New Roman" w:hAnsi="Times New Roman"/>
          <w:bCs/>
          <w:sz w:val="28"/>
          <w:szCs w:val="28"/>
        </w:rPr>
        <w:t xml:space="preserve">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971F24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971F24">
        <w:rPr>
          <w:rFonts w:ascii="Times New Roman" w:hAnsi="Times New Roman"/>
          <w:bCs/>
          <w:sz w:val="28"/>
          <w:szCs w:val="28"/>
        </w:rPr>
        <w:t xml:space="preserve">. N 7 «Об утверждении </w:t>
      </w:r>
      <w:hyperlink r:id="rId6" w:history="1">
        <w:r w:rsidRPr="00971F24">
          <w:rPr>
            <w:rStyle w:val="Hyperlink"/>
            <w:rFonts w:ascii="Times New Roman" w:hAnsi="Times New Roman"/>
            <w:bCs/>
            <w:color w:val="auto"/>
            <w:sz w:val="28"/>
            <w:szCs w:val="28"/>
          </w:rPr>
          <w:t>порядк</w:t>
        </w:r>
      </w:hyperlink>
      <w:r w:rsidRPr="00971F24">
        <w:rPr>
          <w:rFonts w:ascii="Times New Roman" w:hAnsi="Times New Roman"/>
          <w:bCs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706360" w:rsidRPr="00971F24" w:rsidRDefault="00706360" w:rsidP="00971F24">
      <w:pPr>
        <w:pStyle w:val="ConsPlusNormal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706360" w:rsidRPr="00971F24" w:rsidRDefault="00706360" w:rsidP="00971F2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1F24">
        <w:rPr>
          <w:rFonts w:ascii="Times New Roman" w:hAnsi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06360" w:rsidRPr="0085514D" w:rsidRDefault="00706360" w:rsidP="00971F24">
      <w:pPr>
        <w:spacing w:line="228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706360" w:rsidRPr="0085514D" w:rsidRDefault="00706360" w:rsidP="00971F24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 73</w:t>
      </w:r>
      <w:r w:rsidRPr="0085514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15.10</w:t>
      </w:r>
      <w:r w:rsidRPr="0085514D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hAnsi="Times New Roman"/>
          <w:sz w:val="28"/>
          <w:szCs w:val="28"/>
          <w:lang w:eastAsia="en-US"/>
        </w:rPr>
        <w:t>;</w:t>
      </w:r>
    </w:p>
    <w:p w:rsidR="00706360" w:rsidRPr="0085514D" w:rsidRDefault="00706360" w:rsidP="00971F24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сельсовета, Пристенского района Кур</w:t>
      </w:r>
      <w:r>
        <w:rPr>
          <w:rStyle w:val="Strong"/>
          <w:rFonts w:ascii="Times New Roman" w:hAnsi="Times New Roman"/>
          <w:b w:val="0"/>
          <w:sz w:val="28"/>
          <w:szCs w:val="28"/>
        </w:rPr>
        <w:t>ской области от 14.11.2017г. № 35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; </w:t>
      </w:r>
    </w:p>
    <w:p w:rsidR="00706360" w:rsidRPr="0085514D" w:rsidRDefault="00706360" w:rsidP="00971F24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85514D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 сельсовета Пристенского района Кур</w:t>
      </w:r>
      <w:r>
        <w:rPr>
          <w:rFonts w:ascii="Times New Roman" w:hAnsi="Times New Roman"/>
          <w:sz w:val="28"/>
          <w:szCs w:val="28"/>
        </w:rPr>
        <w:t>ской области от 22.11.2010г. № 20</w:t>
      </w:r>
      <w:r w:rsidRPr="0085514D">
        <w:rPr>
          <w:rFonts w:ascii="Times New Roman" w:hAnsi="Times New Roman"/>
          <w:sz w:val="28"/>
          <w:szCs w:val="28"/>
        </w:rPr>
        <w:t xml:space="preserve">, зарегистрирован в управлении Министерства  юстиции Российской Федерации по Курской области, государственный регистрационный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4DAF">
        <w:rPr>
          <w:rFonts w:ascii="Times New Roman" w:hAnsi="Times New Roman"/>
          <w:color w:val="000000"/>
          <w:sz w:val="28"/>
          <w:szCs w:val="28"/>
        </w:rPr>
        <w:t>№ ru.463193242010001</w:t>
      </w:r>
    </w:p>
    <w:p w:rsidR="00706360" w:rsidRPr="0085514D" w:rsidRDefault="00706360" w:rsidP="00B9265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06360" w:rsidRPr="0085514D" w:rsidRDefault="00706360" w:rsidP="007E5D8A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06360" w:rsidRPr="0085514D" w:rsidRDefault="00706360">
      <w:pPr>
        <w:rPr>
          <w:rFonts w:ascii="Times New Roman" w:hAnsi="Times New Roman"/>
          <w:sz w:val="28"/>
          <w:szCs w:val="28"/>
        </w:rPr>
      </w:pPr>
    </w:p>
    <w:sectPr w:rsidR="00706360" w:rsidRPr="0085514D" w:rsidSect="00C075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360" w:rsidRDefault="00706360" w:rsidP="00A56434">
      <w:pPr>
        <w:spacing w:after="0" w:line="240" w:lineRule="auto"/>
      </w:pPr>
      <w:r>
        <w:separator/>
      </w:r>
    </w:p>
  </w:endnote>
  <w:endnote w:type="continuationSeparator" w:id="0">
    <w:p w:rsidR="00706360" w:rsidRDefault="00706360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360" w:rsidRDefault="00706360" w:rsidP="00A56434">
      <w:pPr>
        <w:spacing w:after="0" w:line="240" w:lineRule="auto"/>
      </w:pPr>
      <w:r>
        <w:separator/>
      </w:r>
    </w:p>
  </w:footnote>
  <w:footnote w:type="continuationSeparator" w:id="0">
    <w:p w:rsidR="00706360" w:rsidRDefault="00706360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360" w:rsidRDefault="00706360" w:rsidP="006809C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06360" w:rsidRDefault="0070636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D8A"/>
    <w:rsid w:val="000179D2"/>
    <w:rsid w:val="00124DAF"/>
    <w:rsid w:val="001402A6"/>
    <w:rsid w:val="00364879"/>
    <w:rsid w:val="004E340B"/>
    <w:rsid w:val="006809C1"/>
    <w:rsid w:val="00706360"/>
    <w:rsid w:val="007E5D8A"/>
    <w:rsid w:val="008329AB"/>
    <w:rsid w:val="0085514D"/>
    <w:rsid w:val="00930ED6"/>
    <w:rsid w:val="00971F24"/>
    <w:rsid w:val="00A56434"/>
    <w:rsid w:val="00B5657E"/>
    <w:rsid w:val="00B9265B"/>
    <w:rsid w:val="00C07596"/>
    <w:rsid w:val="00CC74D3"/>
    <w:rsid w:val="00DD7BAA"/>
    <w:rsid w:val="00F148BD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E5D8A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D7BA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DD7B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DD7BAA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9265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9265B"/>
    <w:rPr>
      <w:rFonts w:cs="Times New Roman"/>
    </w:rPr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ListParagraph1">
    <w:name w:val="List Paragraph1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p5">
    <w:name w:val="p5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3</Pages>
  <Words>792</Words>
  <Characters>4521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10</cp:revision>
  <dcterms:created xsi:type="dcterms:W3CDTF">2018-11-16T07:47:00Z</dcterms:created>
  <dcterms:modified xsi:type="dcterms:W3CDTF">2018-12-17T13:05:00Z</dcterms:modified>
</cp:coreProperties>
</file>